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123" w:rsidRPr="00232F04" w:rsidRDefault="00192123" w:rsidP="00232F04">
      <w:pPr>
        <w:jc w:val="right"/>
        <w:rPr>
          <w:u w:val="single"/>
          <w:lang w:val="ru-RU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232F04">
        <w:rPr>
          <w:i/>
          <w:u w:val="single"/>
          <w:lang w:val="ru-RU"/>
        </w:rPr>
        <w:t>Приложение № 5г</w:t>
      </w:r>
    </w:p>
    <w:p w:rsidR="00192123" w:rsidRPr="00232F04" w:rsidRDefault="00192123" w:rsidP="00232F04">
      <w:pPr>
        <w:jc w:val="center"/>
        <w:rPr>
          <w:b/>
          <w:sz w:val="32"/>
          <w:szCs w:val="32"/>
          <w:lang w:val="ru-RU"/>
        </w:rPr>
      </w:pPr>
    </w:p>
    <w:p w:rsidR="00192123" w:rsidRPr="00232F04" w:rsidRDefault="00192123" w:rsidP="00232F04">
      <w:pPr>
        <w:jc w:val="center"/>
        <w:rPr>
          <w:b/>
          <w:sz w:val="32"/>
          <w:szCs w:val="32"/>
          <w:lang w:val="ru-RU"/>
        </w:rPr>
      </w:pPr>
      <w:r w:rsidRPr="00232F04">
        <w:rPr>
          <w:b/>
          <w:sz w:val="32"/>
          <w:szCs w:val="32"/>
          <w:lang w:val="ru-RU"/>
        </w:rPr>
        <w:t>Д Е К Л А Р А Ц И Я</w:t>
      </w:r>
    </w:p>
    <w:p w:rsidR="00192123" w:rsidRPr="00232F04" w:rsidRDefault="00192123" w:rsidP="00232F04">
      <w:pPr>
        <w:jc w:val="center"/>
        <w:rPr>
          <w:lang w:val="ru-RU"/>
        </w:rPr>
      </w:pPr>
    </w:p>
    <w:p w:rsidR="00192123" w:rsidRPr="00232F04" w:rsidRDefault="00192123" w:rsidP="00232F04">
      <w:pPr>
        <w:jc w:val="center"/>
        <w:rPr>
          <w:lang w:val="ru-RU"/>
        </w:rPr>
      </w:pPr>
      <w:r w:rsidRPr="00232F04">
        <w:rPr>
          <w:lang w:val="ru-RU"/>
        </w:rPr>
        <w:t>по чл. 47, ал. 2, т.1 и 3 от ЗОП, във връзка с чл.47, ал.9 от ЗОП</w:t>
      </w:r>
    </w:p>
    <w:p w:rsidR="00192123" w:rsidRPr="00232F04" w:rsidRDefault="00192123" w:rsidP="00232F04">
      <w:pPr>
        <w:rPr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 xml:space="preserve">Долуподписаният /-ната/ </w:t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 xml:space="preserve">  </w:t>
      </w: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 xml:space="preserve">с лична карта № </w:t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 xml:space="preserve">, издадена на </w:t>
      </w:r>
      <w:r w:rsidRPr="00232F04">
        <w:rPr>
          <w:lang w:val="ru-RU"/>
        </w:rPr>
        <w:tab/>
      </w:r>
      <w:r w:rsidRPr="00232F04">
        <w:rPr>
          <w:u w:val="single"/>
          <w:lang w:val="ru-RU"/>
        </w:rPr>
        <w:t xml:space="preserve">     </w:t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 xml:space="preserve">    от МВР, гр. </w:t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>,</w:t>
      </w: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>с ЕГН</w:t>
      </w:r>
      <w:r w:rsidRPr="00232F04">
        <w:rPr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>,  в качеството ми на представляващ</w:t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  <w:t xml:space="preserve">       </w:t>
      </w:r>
      <w:r w:rsidRPr="00232F04">
        <w:rPr>
          <w:lang w:val="ru-RU"/>
        </w:rPr>
        <w:t xml:space="preserve"> -  кандидат за участие в процедура за възлагане на обществена поръчка с обект: </w:t>
      </w:r>
      <w:r w:rsidRPr="00232F04">
        <w:rPr>
          <w:b/>
          <w:lang w:val="ru-RU"/>
        </w:rPr>
        <w:t>„</w:t>
      </w:r>
      <w:r w:rsidRPr="00232F04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232F04">
        <w:rPr>
          <w:b/>
          <w:bCs/>
          <w:lang w:val="ru-RU"/>
        </w:rPr>
        <w:t>”</w:t>
      </w:r>
    </w:p>
    <w:p w:rsidR="00192123" w:rsidRPr="00232F04" w:rsidRDefault="00192123" w:rsidP="00232F04">
      <w:pPr>
        <w:jc w:val="center"/>
        <w:rPr>
          <w:lang w:val="ru-RU"/>
        </w:rPr>
      </w:pPr>
    </w:p>
    <w:p w:rsidR="00192123" w:rsidRPr="00232F04" w:rsidRDefault="00192123" w:rsidP="00232F04">
      <w:pPr>
        <w:jc w:val="center"/>
        <w:rPr>
          <w:lang w:val="ru-RU"/>
        </w:rPr>
      </w:pPr>
      <w:r w:rsidRPr="00232F04">
        <w:rPr>
          <w:lang w:val="ru-RU"/>
        </w:rPr>
        <w:t>Д Е К Л А Р И Р А М, че:</w:t>
      </w:r>
    </w:p>
    <w:p w:rsidR="00192123" w:rsidRPr="00232F04" w:rsidRDefault="00192123" w:rsidP="00232F04">
      <w:pPr>
        <w:jc w:val="center"/>
        <w:rPr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>Кандидатът /участникът/, който представлявам:</w:t>
      </w: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 xml:space="preserve">- Не е в открито производство по несъстоятелност; </w:t>
      </w: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>- Няма сключено извънсъдебно споразумение с кредиторите си по смисъла на чл.740 от Търговския закон;</w:t>
      </w:r>
    </w:p>
    <w:p w:rsidR="00192123" w:rsidRPr="00232F04" w:rsidRDefault="00192123" w:rsidP="00232F04">
      <w:pPr>
        <w:autoSpaceDE w:val="0"/>
        <w:autoSpaceDN w:val="0"/>
        <w:adjustRightInd w:val="0"/>
        <w:jc w:val="both"/>
        <w:rPr>
          <w:lang w:val="ru-RU"/>
        </w:rPr>
      </w:pPr>
      <w:r w:rsidRPr="00232F04">
        <w:rPr>
          <w:lang w:val="ru-RU"/>
        </w:rPr>
        <w:t>- Няма парични задължения задължения по смисъла на чл.162, ал. 2, т. 1 от Данъчно-осигурителния процесуален кодекс към държавата и към община, установени с влязъл в сила акт на компетентен орган.</w:t>
      </w:r>
    </w:p>
    <w:p w:rsidR="00192123" w:rsidRPr="00232F04" w:rsidRDefault="00192123" w:rsidP="00232F04">
      <w:pPr>
        <w:jc w:val="both"/>
        <w:rPr>
          <w:iCs/>
          <w:lang w:val="ru-RU"/>
        </w:rPr>
      </w:pPr>
      <w:r w:rsidRPr="00232F04">
        <w:rPr>
          <w:iCs/>
          <w:lang w:val="ru-RU"/>
        </w:rPr>
        <w:t>Декларирам, че ако бъда избран за Изпълнител на 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192123" w:rsidRPr="00232F04" w:rsidRDefault="00192123" w:rsidP="00232F04">
      <w:pPr>
        <w:jc w:val="both"/>
        <w:rPr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192123" w:rsidRPr="00232F04" w:rsidRDefault="00192123" w:rsidP="00232F04">
      <w:pPr>
        <w:jc w:val="both"/>
        <w:rPr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lang w:val="ru-RU"/>
        </w:rPr>
        <w:t>Дата:</w:t>
      </w: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u w:val="single"/>
          <w:lang w:val="ru-RU"/>
        </w:rPr>
        <w:tab/>
      </w:r>
      <w:r w:rsidRPr="00232F04">
        <w:rPr>
          <w:lang w:val="ru-RU"/>
        </w:rPr>
        <w:t xml:space="preserve">г </w:t>
      </w:r>
      <w:r w:rsidRPr="00232F04">
        <w:rPr>
          <w:lang w:val="ru-RU"/>
        </w:rPr>
        <w:tab/>
      </w:r>
      <w:r w:rsidRPr="00232F04">
        <w:rPr>
          <w:lang w:val="ru-RU"/>
        </w:rPr>
        <w:tab/>
      </w:r>
      <w:r w:rsidRPr="00232F04">
        <w:rPr>
          <w:lang w:val="ru-RU"/>
        </w:rPr>
        <w:tab/>
      </w:r>
      <w:r w:rsidRPr="00232F04">
        <w:rPr>
          <w:lang w:val="ru-RU"/>
        </w:rPr>
        <w:tab/>
        <w:t xml:space="preserve">Декларатор: </w:t>
      </w:r>
      <w:r w:rsidRPr="00232F04">
        <w:rPr>
          <w:lang w:val="ru-RU"/>
        </w:rPr>
        <w:tab/>
      </w:r>
      <w:r w:rsidRPr="00232F04">
        <w:rPr>
          <w:lang w:val="ru-RU"/>
        </w:rPr>
        <w:tab/>
      </w:r>
      <w:r w:rsidRPr="00232F04">
        <w:rPr>
          <w:lang w:val="ru-RU"/>
        </w:rPr>
        <w:tab/>
      </w:r>
    </w:p>
    <w:p w:rsidR="00192123" w:rsidRPr="00232F04" w:rsidRDefault="00192123" w:rsidP="00232F04">
      <w:pPr>
        <w:jc w:val="both"/>
        <w:rPr>
          <w:u w:val="single"/>
          <w:lang w:val="ru-RU"/>
        </w:rPr>
      </w:pPr>
    </w:p>
    <w:p w:rsidR="00192123" w:rsidRPr="00232F04" w:rsidRDefault="00192123" w:rsidP="00232F04">
      <w:pPr>
        <w:jc w:val="both"/>
        <w:rPr>
          <w:lang w:val="ru-RU"/>
        </w:rPr>
      </w:pPr>
      <w:r w:rsidRPr="00232F04">
        <w:rPr>
          <w:u w:val="single"/>
          <w:lang w:val="ru-RU"/>
        </w:rPr>
        <w:t>Забележка</w:t>
      </w:r>
      <w:r w:rsidRPr="00232F04">
        <w:rPr>
          <w:lang w:val="ru-RU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p w:rsidR="00192123" w:rsidRPr="00232F04" w:rsidRDefault="00192123" w:rsidP="00232F04">
      <w:pPr>
        <w:rPr>
          <w:lang w:val="ru-RU"/>
        </w:rPr>
      </w:pPr>
    </w:p>
    <w:sectPr w:rsidR="00192123" w:rsidRPr="00232F04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123" w:rsidRDefault="00192123" w:rsidP="00212758">
      <w:r>
        <w:separator/>
      </w:r>
    </w:p>
  </w:endnote>
  <w:endnote w:type="continuationSeparator" w:id="0">
    <w:p w:rsidR="00192123" w:rsidRDefault="00192123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123" w:rsidRPr="00CB0C1D" w:rsidRDefault="00192123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 w:rsidRPr="003F7777">
      <w:rPr>
        <w:rStyle w:val="PageNumber"/>
        <w:noProof/>
        <w:sz w:val="20"/>
        <w:szCs w:val="20"/>
        <w:lang w:val="ru-RU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192123" w:rsidRDefault="00192123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123" w:rsidRDefault="00192123" w:rsidP="00212758">
      <w:r>
        <w:separator/>
      </w:r>
    </w:p>
  </w:footnote>
  <w:footnote w:type="continuationSeparator" w:id="0">
    <w:p w:rsidR="00192123" w:rsidRDefault="00192123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123" w:rsidRDefault="00192123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192123" w:rsidRDefault="00192123" w:rsidP="00052EBD">
    <w:pPr>
      <w:rPr>
        <w:b/>
        <w:i/>
        <w:sz w:val="22"/>
        <w:szCs w:val="22"/>
        <w:lang w:val="bg-BG"/>
      </w:rPr>
    </w:pPr>
  </w:p>
  <w:p w:rsidR="00192123" w:rsidRDefault="00192123" w:rsidP="00052EBD">
    <w:pPr>
      <w:rPr>
        <w:b/>
        <w:i/>
        <w:sz w:val="22"/>
        <w:szCs w:val="22"/>
        <w:lang w:val="bg-BG"/>
      </w:rPr>
    </w:pPr>
  </w:p>
  <w:p w:rsidR="00192123" w:rsidRPr="00423D5D" w:rsidRDefault="00192123" w:rsidP="00052EBD">
    <w:pPr>
      <w:rPr>
        <w:b/>
        <w:i/>
        <w:lang w:val="ru-RU"/>
      </w:rPr>
    </w:pPr>
  </w:p>
  <w:p w:rsidR="00192123" w:rsidRPr="00423D5D" w:rsidRDefault="00192123" w:rsidP="00052EBD">
    <w:pPr>
      <w:jc w:val="both"/>
      <w:rPr>
        <w:sz w:val="22"/>
        <w:szCs w:val="22"/>
        <w:lang w:val="ru-RU"/>
      </w:rPr>
    </w:pPr>
  </w:p>
  <w:p w:rsidR="00192123" w:rsidRDefault="00192123" w:rsidP="003F7777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192123" w:rsidRPr="000300FD" w:rsidRDefault="00192123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123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73E66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3F7777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696BEF"/>
    <w:rsid w:val="00712A9C"/>
    <w:rsid w:val="0073254F"/>
    <w:rsid w:val="00740893"/>
    <w:rsid w:val="007412BC"/>
    <w:rsid w:val="007663B3"/>
    <w:rsid w:val="00783ED8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B7337"/>
    <w:rsid w:val="00F053A9"/>
    <w:rsid w:val="00F140FC"/>
    <w:rsid w:val="00F44E48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229</Words>
  <Characters>1306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2012-08-02T11:14:00Z</dcterms:created>
  <dcterms:modified xsi:type="dcterms:W3CDTF">2012-09-03T10:49:00Z</dcterms:modified>
</cp:coreProperties>
</file>